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294FF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3-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845923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294FFB" w:rsidRPr="00294FFB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294FFB" w:rsidRPr="00294FFB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294FFB" w:rsidRPr="00294FFB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294FFB">
        <w:rPr>
          <w:u w:val="single"/>
        </w:rPr>
        <w:t xml:space="preserve"> 3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294FFB" w:rsidRPr="00294FFB">
        <w:rPr>
          <w:rStyle w:val="aa"/>
        </w:rPr>
        <w:t xml:space="preserve"> Заместитель директора по ВР (Заместитель директора школы)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294FFB" w:rsidRPr="00294FFB">
        <w:rPr>
          <w:rStyle w:val="aa"/>
        </w:rPr>
        <w:t xml:space="preserve"> 21614 03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84592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5923" w:rsidRPr="008A7ED4" w:rsidRDefault="00845923" w:rsidP="00845923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845923" w:rsidRDefault="00845923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845923" w:rsidRPr="008A7ED4" w:rsidRDefault="00845923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84592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5923" w:rsidRDefault="00845923" w:rsidP="00845923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84592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45923" w:rsidRDefault="00845923" w:rsidP="00845923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45923" w:rsidRDefault="00845923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845923" w:rsidRDefault="00845923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845923" w:rsidRDefault="00845923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lastRenderedPageBreak/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845923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45923" w:rsidRPr="008A7ED4" w:rsidRDefault="00845923" w:rsidP="00845923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45923" w:rsidRPr="008A7ED4" w:rsidRDefault="00845923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r>
              <w:t>23.</w:t>
            </w:r>
            <w:r w:rsidR="00625618">
              <w:t>5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45.</w:t>
            </w:r>
            <w:r w:rsidR="00625618">
              <w:t>6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9D520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625618" w:rsidP="00625618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347;369;356</w:t>
            </w:r>
          </w:p>
        </w:tc>
        <w:tc>
          <w:tcPr>
            <w:tcW w:w="1194" w:type="dxa"/>
            <w:vAlign w:val="center"/>
          </w:tcPr>
          <w:p w:rsidR="00CE2095" w:rsidRPr="008A7ED4" w:rsidRDefault="00625618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357</w:t>
            </w:r>
          </w:p>
        </w:tc>
        <w:tc>
          <w:tcPr>
            <w:tcW w:w="709" w:type="dxa"/>
            <w:vAlign w:val="center"/>
          </w:tcPr>
          <w:p w:rsidR="00CE2095" w:rsidRPr="008A7ED4" w:rsidRDefault="00625618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625618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845923" w:rsidTr="008459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845923" w:rsidP="00B42406">
            <w:pPr>
              <w:pStyle w:val="a8"/>
            </w:pPr>
            <w:r w:rsidRPr="00845923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845923" w:rsidP="00B42406">
            <w:pPr>
              <w:pStyle w:val="a8"/>
            </w:pPr>
            <w:r w:rsidRPr="0084592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845923" w:rsidP="00B42406">
            <w:pPr>
              <w:pStyle w:val="a8"/>
            </w:pPr>
            <w:r w:rsidRPr="00845923">
              <w:t>Лобачева Наталья Владиславовна</w:t>
            </w:r>
          </w:p>
        </w:tc>
      </w:tr>
      <w:tr w:rsidR="00E01FD7" w:rsidRPr="00845923" w:rsidTr="008459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845923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45923" w:rsidRDefault="00845923" w:rsidP="00B42406">
            <w:pPr>
              <w:pStyle w:val="a8"/>
            </w:pPr>
            <w:r w:rsidRPr="00845923"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45923" w:rsidRDefault="00845923" w:rsidP="00B42406">
            <w:pPr>
              <w:pStyle w:val="a8"/>
            </w:pPr>
            <w:r w:rsidRPr="00845923">
              <w:t>Богомолов Сергей Алексеевич</w:t>
            </w:r>
          </w:p>
        </w:tc>
      </w:tr>
      <w:tr w:rsidR="00E01FD7" w:rsidRPr="00845923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lastRenderedPageBreak/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625618" w:rsidRPr="00625618">
        <w:rPr>
          <w:bCs/>
        </w:rPr>
        <w:t>-</w:t>
      </w:r>
      <w:r w:rsidR="00625618" w:rsidRPr="00625618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625618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BA6F39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845923" w:rsidTr="008459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845923" w:rsidP="00B42406">
            <w:pPr>
              <w:pStyle w:val="a8"/>
            </w:pPr>
            <w:r w:rsidRPr="0084592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845923" w:rsidP="00B42406">
            <w:pPr>
              <w:pStyle w:val="a8"/>
            </w:pPr>
            <w:r w:rsidRPr="0084592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84592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45923" w:rsidRDefault="00845923" w:rsidP="00B42406">
            <w:pPr>
              <w:pStyle w:val="a8"/>
            </w:pPr>
            <w:r w:rsidRPr="00845923">
              <w:t>Пугачева Елена Александровна</w:t>
            </w:r>
          </w:p>
        </w:tc>
      </w:tr>
      <w:tr w:rsidR="00E01FD7" w:rsidRPr="00845923" w:rsidTr="008459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8459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845923" w:rsidRDefault="00845923" w:rsidP="00B42406">
            <w:pPr>
              <w:pStyle w:val="a8"/>
              <w:rPr>
                <w:b/>
                <w:vertAlign w:val="superscript"/>
              </w:rPr>
            </w:pPr>
            <w:r w:rsidRPr="00845923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C39" w:rsidRDefault="003D4C39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294FF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BA6F39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BA6F39" w:rsidRPr="00BA6F39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C39" w:rsidRDefault="003D4C3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C39" w:rsidRDefault="003D4C39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C39" w:rsidRDefault="003D4C39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C39" w:rsidRDefault="003D4C39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Административно-управлен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1614 0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B18CE95EC0B74A4FA69A2BCDB8B92203"/>
    <w:docVar w:name="fill_date" w:val="26.11.2020"/>
    <w:docVar w:name="footer_num" w:val="Протокол № 3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3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F5DE8221834149B991A88DD3223EF053"/>
    <w:docVar w:name="rm_id" w:val="3"/>
    <w:docVar w:name="rm_name" w:val=" Заместитель директора по ВР (Заместитель директора школы) "/>
    <w:docVar w:name="rm_number" w:val=" 3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0F7EBB"/>
    <w:rsid w:val="00110025"/>
    <w:rsid w:val="001429B1"/>
    <w:rsid w:val="00147BC1"/>
    <w:rsid w:val="001607C8"/>
    <w:rsid w:val="001F4D8D"/>
    <w:rsid w:val="00233EA8"/>
    <w:rsid w:val="00234932"/>
    <w:rsid w:val="00234955"/>
    <w:rsid w:val="00294FFB"/>
    <w:rsid w:val="002C5343"/>
    <w:rsid w:val="002E55C6"/>
    <w:rsid w:val="002E61D9"/>
    <w:rsid w:val="00305B2F"/>
    <w:rsid w:val="00367816"/>
    <w:rsid w:val="003876C3"/>
    <w:rsid w:val="003C24DB"/>
    <w:rsid w:val="003D4C39"/>
    <w:rsid w:val="00402CAC"/>
    <w:rsid w:val="00416DB6"/>
    <w:rsid w:val="00444410"/>
    <w:rsid w:val="004A47AD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25618"/>
    <w:rsid w:val="0069682B"/>
    <w:rsid w:val="006A5662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45923"/>
    <w:rsid w:val="00883461"/>
    <w:rsid w:val="008A7ED4"/>
    <w:rsid w:val="008E68DE"/>
    <w:rsid w:val="0090588D"/>
    <w:rsid w:val="0092778A"/>
    <w:rsid w:val="00967790"/>
    <w:rsid w:val="009D520F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A6F39"/>
    <w:rsid w:val="00BC2F3C"/>
    <w:rsid w:val="00C02721"/>
    <w:rsid w:val="00C251A2"/>
    <w:rsid w:val="00C75C88"/>
    <w:rsid w:val="00CE2095"/>
    <w:rsid w:val="00CE3307"/>
    <w:rsid w:val="00D42243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2020-11-20T07:43:00Z</dcterms:created>
  <dcterms:modified xsi:type="dcterms:W3CDTF">2020-11-26T13:40:00Z</dcterms:modified>
</cp:coreProperties>
</file>